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Pr="0062464D" w:rsidRDefault="007A1273" w:rsidP="00BA3D1A">
      <w:pPr>
        <w:spacing w:line="360" w:lineRule="auto"/>
        <w:jc w:val="center"/>
        <w:rPr>
          <w:rFonts w:ascii="Verdana" w:hAnsi="Verdana"/>
          <w:lang w:val="bg-BG"/>
        </w:rPr>
      </w:pPr>
      <w:r w:rsidRPr="0062464D">
        <w:rPr>
          <w:rFonts w:ascii="Verdana" w:hAnsi="Verdana"/>
          <w:lang w:val="bg-BG"/>
        </w:rPr>
        <w:t>за</w:t>
      </w:r>
      <w:r w:rsidR="006B5BA3" w:rsidRPr="0062464D">
        <w:rPr>
          <w:rFonts w:ascii="Verdana" w:hAnsi="Verdana"/>
          <w:lang w:val="bg-BG"/>
        </w:rPr>
        <w:t xml:space="preserve"> разпределение на пасища, мери и ливади от държавния и общинския</w:t>
      </w:r>
    </w:p>
    <w:p w:rsidR="006B5BA3" w:rsidRPr="0062464D" w:rsidRDefault="006B5BA3" w:rsidP="00BA3D1A">
      <w:pPr>
        <w:spacing w:line="360" w:lineRule="auto"/>
        <w:jc w:val="center"/>
        <w:rPr>
          <w:rFonts w:ascii="Verdana" w:hAnsi="Verdana"/>
          <w:lang w:val="bg-BG"/>
        </w:rPr>
      </w:pPr>
      <w:r w:rsidRPr="0062464D">
        <w:rPr>
          <w:rFonts w:ascii="Verdana" w:hAnsi="Verdana"/>
          <w:lang w:val="bg-BG"/>
        </w:rPr>
        <w:t>поземлен фонд</w:t>
      </w:r>
      <w:r w:rsidR="000C0A74" w:rsidRPr="0062464D">
        <w:rPr>
          <w:rFonts w:ascii="Verdana" w:hAnsi="Verdana"/>
          <w:lang w:val="bg-BG"/>
        </w:rPr>
        <w:t xml:space="preserve">, находящи се в </w:t>
      </w:r>
      <w:r w:rsidR="001F5FC1" w:rsidRPr="0062464D">
        <w:rPr>
          <w:rFonts w:ascii="Verdana" w:hAnsi="Verdana"/>
          <w:lang w:val="bg-BG"/>
        </w:rPr>
        <w:t xml:space="preserve">землището на </w:t>
      </w:r>
      <w:r w:rsidR="0091226D" w:rsidRPr="0062464D">
        <w:rPr>
          <w:rFonts w:ascii="Verdana" w:hAnsi="Verdana"/>
          <w:lang w:val="bg-BG"/>
        </w:rPr>
        <w:t>с. Борец, ЕКАТТЕ 05356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D0C76" w:rsidRDefault="00C11B1D" w:rsidP="001D0C7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08.05.</w:t>
      </w:r>
      <w:r w:rsidR="00C662FD" w:rsidRPr="0086764E">
        <w:rPr>
          <w:rFonts w:ascii="Verdana" w:hAnsi="Verdana"/>
          <w:lang w:val="bg-BG"/>
        </w:rPr>
        <w:t xml:space="preserve"> </w:t>
      </w:r>
      <w:r w:rsidR="0017179F">
        <w:rPr>
          <w:rFonts w:ascii="Verdana" w:hAnsi="Verdana"/>
          <w:lang w:val="bg-BG"/>
        </w:rPr>
        <w:t xml:space="preserve">2025 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7179F">
        <w:rPr>
          <w:rFonts w:ascii="Verdana" w:hAnsi="Verdana"/>
          <w:lang w:val="bg-BG"/>
        </w:rPr>
        <w:t>в гр.</w:t>
      </w:r>
      <w:r w:rsidR="0091226D">
        <w:rPr>
          <w:rFonts w:ascii="Verdana" w:hAnsi="Verdana"/>
          <w:lang w:val="bg-BG"/>
        </w:rPr>
        <w:t xml:space="preserve"> </w:t>
      </w:r>
      <w:r w:rsidR="0017179F">
        <w:rPr>
          <w:rFonts w:ascii="Verdana" w:hAnsi="Verdana"/>
          <w:lang w:val="bg-BG"/>
        </w:rPr>
        <w:t>Брезово,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D0C76">
        <w:rPr>
          <w:rFonts w:ascii="Verdana" w:hAnsi="Verdana"/>
          <w:lang w:val="bg-BG"/>
        </w:rPr>
        <w:t>заповед № РД-07-176/ 19.03.2025 г. на директора на Областна дирекция „Земеделие“ - Пловдив, в състав:</w:t>
      </w:r>
    </w:p>
    <w:p w:rsidR="001D0C76" w:rsidRPr="00BA3D1A" w:rsidRDefault="001D0C76" w:rsidP="001D0C76">
      <w:pPr>
        <w:spacing w:line="360" w:lineRule="auto"/>
        <w:ind w:firstLine="720"/>
        <w:rPr>
          <w:rFonts w:ascii="Verdana" w:hAnsi="Verdana"/>
        </w:rPr>
      </w:pPr>
      <w:r w:rsidRPr="00F878D4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инж. Калин </w:t>
      </w:r>
      <w:proofErr w:type="spellStart"/>
      <w:r>
        <w:rPr>
          <w:rFonts w:ascii="Verdana" w:hAnsi="Verdana"/>
          <w:lang w:val="bg-BG"/>
        </w:rPr>
        <w:t>Калапанков</w:t>
      </w:r>
      <w:proofErr w:type="spellEnd"/>
      <w:r>
        <w:rPr>
          <w:rFonts w:ascii="Verdana" w:hAnsi="Verdana"/>
          <w:lang w:val="bg-BG"/>
        </w:rPr>
        <w:t xml:space="preserve"> – кмет на община Брезово</w:t>
      </w:r>
    </w:p>
    <w:p w:rsidR="001D0C76" w:rsidRPr="00F878D4" w:rsidRDefault="001D0C76" w:rsidP="001D0C76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F878D4">
        <w:rPr>
          <w:rFonts w:ascii="Verdana" w:hAnsi="Verdana"/>
          <w:b/>
          <w:lang w:val="bg-BG"/>
        </w:rPr>
        <w:t xml:space="preserve">Членове: </w:t>
      </w:r>
    </w:p>
    <w:p w:rsidR="001D0C76" w:rsidRPr="00DA2F07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DA2F07">
        <w:rPr>
          <w:rFonts w:ascii="Verdana" w:hAnsi="Verdana"/>
          <w:lang w:val="bg-BG"/>
        </w:rPr>
        <w:t>Димитър Чучулигов – кмет на с. Борец;</w:t>
      </w:r>
    </w:p>
    <w:p w:rsidR="001D0C76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Иванова – старши специалист в дирекция „Обща администрация“ при община Брезово</w:t>
      </w:r>
      <w:r w:rsidRPr="002C7D38">
        <w:rPr>
          <w:rFonts w:ascii="Verdana" w:hAnsi="Verdana"/>
          <w:lang w:val="bg-BG"/>
        </w:rPr>
        <w:t>;</w:t>
      </w:r>
    </w:p>
    <w:p w:rsidR="001D0C76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Цветелина Кацарска – началник на Общинска служба по Земеделие гр. Брезово</w:t>
      </w:r>
      <w:r w:rsidRPr="000957C6">
        <w:rPr>
          <w:rFonts w:ascii="Verdana" w:hAnsi="Verdana"/>
          <w:lang w:val="bg-BG"/>
        </w:rPr>
        <w:t>;</w:t>
      </w:r>
    </w:p>
    <w:p w:rsidR="001D0C76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Боряна </w:t>
      </w:r>
      <w:proofErr w:type="spellStart"/>
      <w:r>
        <w:rPr>
          <w:rFonts w:ascii="Verdana" w:hAnsi="Verdana"/>
          <w:lang w:val="bg-BG"/>
        </w:rPr>
        <w:t>Скочева</w:t>
      </w:r>
      <w:proofErr w:type="spellEnd"/>
      <w:r>
        <w:rPr>
          <w:rFonts w:ascii="Verdana" w:hAnsi="Verdana"/>
          <w:lang w:val="bg-BG"/>
        </w:rPr>
        <w:t xml:space="preserve"> – главен експерт в Областна дирекция „Земеделие“ гр. Пловдив;</w:t>
      </w:r>
    </w:p>
    <w:p w:rsidR="001D0C76" w:rsidRPr="00F878D4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Михаил Кръстев – главен инспектор в отдел „Здравеопазване на животните“ при ОБДХ гр. Пловдив;</w:t>
      </w:r>
    </w:p>
    <w:p w:rsidR="00C662FD" w:rsidRDefault="0058123E" w:rsidP="001D0C7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 присъствието на г-н </w:t>
      </w:r>
      <w:r w:rsidR="00330110">
        <w:rPr>
          <w:rFonts w:ascii="Verdana" w:hAnsi="Verdana"/>
          <w:lang w:val="bg-BG"/>
        </w:rPr>
        <w:t>Т.</w:t>
      </w:r>
      <w:r w:rsidR="0014536E">
        <w:rPr>
          <w:rFonts w:ascii="Verdana" w:hAnsi="Verdana"/>
          <w:lang w:val="bg-BG"/>
        </w:rPr>
        <w:t xml:space="preserve"> </w:t>
      </w:r>
      <w:r w:rsidR="00330110">
        <w:rPr>
          <w:rFonts w:ascii="Verdana" w:hAnsi="Verdana"/>
          <w:lang w:val="bg-BG"/>
        </w:rPr>
        <w:t>Д. и г-н Ж.</w:t>
      </w:r>
      <w:r w:rsidR="0014536E">
        <w:rPr>
          <w:rFonts w:ascii="Verdana" w:hAnsi="Verdana"/>
          <w:lang w:val="bg-BG"/>
        </w:rPr>
        <w:t xml:space="preserve"> Н</w:t>
      </w:r>
      <w:r w:rsidR="00330110">
        <w:rPr>
          <w:rFonts w:ascii="Verdana" w:hAnsi="Verdana"/>
          <w:lang w:val="bg-BG"/>
        </w:rPr>
        <w:t>.</w:t>
      </w:r>
      <w:r w:rsidR="0014536E">
        <w:rPr>
          <w:rFonts w:ascii="Verdana" w:hAnsi="Verdana"/>
          <w:lang w:val="bg-BG"/>
        </w:rPr>
        <w:t xml:space="preserve"> </w:t>
      </w:r>
      <w:r w:rsidR="007A1273"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 w:rsidR="007A1273"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7A1273">
        <w:rPr>
          <w:rFonts w:ascii="Verdana" w:hAnsi="Verdana"/>
          <w:lang w:val="bg-BG"/>
        </w:rPr>
        <w:t>, оп</w:t>
      </w:r>
      <w:r w:rsidR="00292686">
        <w:rPr>
          <w:rFonts w:ascii="Verdana" w:hAnsi="Verdana"/>
          <w:lang w:val="bg-BG"/>
        </w:rPr>
        <w:t xml:space="preserve">ределени с писмо с </w:t>
      </w:r>
      <w:r w:rsidR="003D4D89" w:rsidRPr="003D4D89">
        <w:rPr>
          <w:rFonts w:ascii="Verdana" w:hAnsi="Verdana"/>
          <w:lang w:val="bg-BG"/>
        </w:rPr>
        <w:t>изх. № 9166-3/ 23.01</w:t>
      </w:r>
      <w:r w:rsidR="00292686" w:rsidRPr="003D4D89">
        <w:rPr>
          <w:rFonts w:ascii="Verdana" w:hAnsi="Verdana"/>
          <w:lang w:val="bg-BG"/>
        </w:rPr>
        <w:t>.2025 г.</w:t>
      </w:r>
      <w:r w:rsidR="007A1273">
        <w:rPr>
          <w:rFonts w:ascii="Verdana" w:hAnsi="Verdana"/>
          <w:lang w:val="bg-BG"/>
        </w:rPr>
        <w:t xml:space="preserve"> на министъра на земеделието </w:t>
      </w:r>
      <w:r w:rsidR="00292686">
        <w:rPr>
          <w:rFonts w:ascii="Verdana" w:hAnsi="Verdana"/>
          <w:lang w:val="bg-BG"/>
        </w:rPr>
        <w:t>и храните и решение №271/ 26.02.2025г.</w:t>
      </w:r>
      <w:r w:rsidR="007A1273">
        <w:rPr>
          <w:rFonts w:ascii="Verdana" w:hAnsi="Verdana"/>
          <w:lang w:val="bg-BG"/>
        </w:rPr>
        <w:t xml:space="preserve"> на Общинския съв</w:t>
      </w:r>
      <w:r w:rsidR="00292686">
        <w:rPr>
          <w:rFonts w:ascii="Verdana" w:hAnsi="Verdana"/>
          <w:lang w:val="bg-BG"/>
        </w:rPr>
        <w:t>ет на община Брезово.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</w:t>
      </w:r>
      <w:r w:rsidR="000D1D13">
        <w:rPr>
          <w:rFonts w:ascii="Verdana" w:hAnsi="Verdana"/>
          <w:lang w:val="bg-BG"/>
        </w:rPr>
        <w:t>своите решения, обективирани в с</w:t>
      </w:r>
      <w:r>
        <w:rPr>
          <w:rFonts w:ascii="Verdana" w:hAnsi="Verdana"/>
          <w:lang w:val="bg-BG"/>
        </w:rPr>
        <w:t>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4B040F">
        <w:rPr>
          <w:rFonts w:ascii="Verdana" w:hAnsi="Verdana"/>
          <w:lang w:val="bg-BG"/>
        </w:rPr>
        <w:t xml:space="preserve"> </w:t>
      </w:r>
      <w:r w:rsidR="004B040F" w:rsidRPr="000D1D13">
        <w:rPr>
          <w:rFonts w:ascii="Verdana" w:hAnsi="Verdana"/>
          <w:b/>
          <w:lang w:val="bg-BG"/>
        </w:rPr>
        <w:t>с. Борец</w:t>
      </w:r>
      <w:r w:rsidR="004B040F">
        <w:rPr>
          <w:rFonts w:ascii="Verdana" w:hAnsi="Verdana"/>
          <w:lang w:val="bg-BG"/>
        </w:rPr>
        <w:t>, съставен на 26.03.2025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B040F">
        <w:rPr>
          <w:rFonts w:ascii="Verdana" w:hAnsi="Verdana"/>
          <w:lang w:val="bg-BG"/>
        </w:rPr>
        <w:t xml:space="preserve"> </w:t>
      </w:r>
      <w:r w:rsidR="004B040F" w:rsidRPr="00C04D9C">
        <w:rPr>
          <w:rFonts w:ascii="Verdana" w:hAnsi="Verdana"/>
          <w:b/>
          <w:lang w:val="bg-BG"/>
        </w:rPr>
        <w:t>с. Борец</w:t>
      </w:r>
      <w:r w:rsidR="004B040F">
        <w:rPr>
          <w:rFonts w:ascii="Verdana" w:hAnsi="Verdana"/>
          <w:lang w:val="bg-BG"/>
        </w:rPr>
        <w:t>, съставен на 10.04.2025 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8955D5" w:rsidRDefault="004B040F" w:rsidP="00C04D9C">
      <w:pPr>
        <w:pStyle w:val="ab"/>
        <w:numPr>
          <w:ilvl w:val="0"/>
          <w:numId w:val="5"/>
        </w:numPr>
        <w:tabs>
          <w:tab w:val="left" w:pos="360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FE5114">
        <w:rPr>
          <w:rFonts w:ascii="Verdana" w:hAnsi="Verdana"/>
          <w:lang w:val="bg-BG"/>
        </w:rPr>
        <w:t>За землището на с.</w:t>
      </w:r>
      <w:r w:rsidR="00C04D9C">
        <w:rPr>
          <w:rFonts w:ascii="Verdana" w:hAnsi="Verdana"/>
          <w:lang w:val="bg-BG"/>
        </w:rPr>
        <w:t xml:space="preserve"> </w:t>
      </w:r>
      <w:r w:rsidRPr="00FE5114">
        <w:rPr>
          <w:rFonts w:ascii="Verdana" w:hAnsi="Verdana"/>
          <w:lang w:val="bg-BG"/>
        </w:rPr>
        <w:t>Борец</w:t>
      </w:r>
      <w:r w:rsidR="000C0A74" w:rsidRPr="00FE5114">
        <w:rPr>
          <w:rFonts w:ascii="Verdana" w:hAnsi="Verdana"/>
          <w:lang w:val="bg-BG"/>
        </w:rPr>
        <w:t xml:space="preserve"> о</w:t>
      </w:r>
      <w:r w:rsidR="007A1273" w:rsidRPr="00FE5114">
        <w:rPr>
          <w:rFonts w:ascii="Verdana" w:hAnsi="Verdana"/>
          <w:lang w:val="bg-BG"/>
        </w:rPr>
        <w:t>пределя коефицие</w:t>
      </w:r>
      <w:r w:rsidRPr="00FE5114">
        <w:rPr>
          <w:rFonts w:ascii="Verdana" w:hAnsi="Verdana"/>
          <w:lang w:val="bg-BG"/>
        </w:rPr>
        <w:t xml:space="preserve">нт на редукция в размер на </w:t>
      </w:r>
      <w:r w:rsidR="008955D5">
        <w:rPr>
          <w:rFonts w:ascii="Verdana" w:hAnsi="Verdana"/>
          <w:lang w:val="bg-BG"/>
        </w:rPr>
        <w:t>0,</w:t>
      </w:r>
      <w:r w:rsidR="00247F0F">
        <w:rPr>
          <w:rFonts w:ascii="Verdana" w:hAnsi="Verdana"/>
        </w:rPr>
        <w:t>0</w:t>
      </w:r>
      <w:r w:rsidR="008955D5">
        <w:rPr>
          <w:rFonts w:ascii="Verdana" w:hAnsi="Verdana"/>
          <w:lang w:val="bg-BG"/>
        </w:rPr>
        <w:t>2</w:t>
      </w:r>
      <w:r w:rsidRPr="00FE5114">
        <w:rPr>
          <w:rFonts w:ascii="Verdana" w:hAnsi="Verdana"/>
          <w:lang w:val="bg-BG"/>
        </w:rPr>
        <w:t>8</w:t>
      </w:r>
      <w:r w:rsidR="00247F0F">
        <w:rPr>
          <w:rFonts w:ascii="Verdana" w:hAnsi="Verdana"/>
        </w:rPr>
        <w:t>3</w:t>
      </w:r>
      <w:r w:rsidR="00FE5114">
        <w:rPr>
          <w:rFonts w:ascii="Verdana" w:hAnsi="Verdana"/>
          <w:lang w:val="bg-BG"/>
        </w:rPr>
        <w:t>.</w:t>
      </w:r>
      <w:r w:rsidR="007A1273" w:rsidRPr="00FE5114">
        <w:rPr>
          <w:rFonts w:ascii="Verdana" w:hAnsi="Verdana"/>
          <w:lang w:val="bg-BG"/>
        </w:rPr>
        <w:t xml:space="preserve"> </w:t>
      </w:r>
    </w:p>
    <w:p w:rsidR="008955D5" w:rsidRPr="008955D5" w:rsidRDefault="008955D5" w:rsidP="008955D5">
      <w:pPr>
        <w:tabs>
          <w:tab w:val="left" w:pos="360"/>
        </w:tabs>
        <w:spacing w:line="360" w:lineRule="auto"/>
        <w:jc w:val="both"/>
        <w:rPr>
          <w:rFonts w:ascii="Verdana" w:hAnsi="Verdana"/>
          <w:lang w:val="bg-BG"/>
        </w:rPr>
      </w:pPr>
      <w:r w:rsidRPr="008955D5">
        <w:rPr>
          <w:rFonts w:ascii="Verdana" w:hAnsi="Verdana"/>
          <w:lang w:val="bg-BG"/>
        </w:rPr>
        <w:lastRenderedPageBreak/>
        <w:t>След прилагане на коефициента за редукция, комисията определи,</w:t>
      </w:r>
      <w:r>
        <w:rPr>
          <w:rFonts w:ascii="Verdana" w:hAnsi="Verdana"/>
          <w:lang w:val="bg-BG"/>
        </w:rPr>
        <w:t xml:space="preserve"> че в землището на с. Борец</w:t>
      </w:r>
      <w:r w:rsidRPr="008955D5">
        <w:rPr>
          <w:rFonts w:ascii="Verdana" w:hAnsi="Verdana"/>
          <w:lang w:val="bg-BG"/>
        </w:rPr>
        <w:t xml:space="preserve"> на подалите заявления за участие в разпределението животновъди се полагат ПМЛ, както следва:</w:t>
      </w:r>
    </w:p>
    <w:p w:rsidR="008955D5" w:rsidRDefault="008955D5" w:rsidP="008955D5">
      <w:pPr>
        <w:tabs>
          <w:tab w:val="left" w:pos="36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0860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821"/>
        <w:gridCol w:w="1022"/>
        <w:gridCol w:w="851"/>
        <w:gridCol w:w="915"/>
        <w:gridCol w:w="786"/>
        <w:gridCol w:w="708"/>
        <w:gridCol w:w="1298"/>
        <w:gridCol w:w="1057"/>
      </w:tblGrid>
      <w:tr w:rsidR="008955D5" w:rsidRPr="008955D5" w:rsidTr="00026B25">
        <w:trPr>
          <w:trHeight w:val="97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955D5" w:rsidRPr="008955D5" w:rsidRDefault="008955D5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Имена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/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фирма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, 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правна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форма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955D5" w:rsidRPr="008955D5" w:rsidRDefault="008955D5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ЕГН/ЕИК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8955D5" w:rsidRPr="008955D5" w:rsidRDefault="008955D5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Брой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ЖЕ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955D5" w:rsidRPr="008955D5" w:rsidRDefault="008955D5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Полагащи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се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ПМЛ (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дка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955D5" w:rsidRPr="008955D5" w:rsidRDefault="008955D5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Разполагаеми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ПМЛ </w:t>
            </w:r>
          </w:p>
          <w:p w:rsidR="008955D5" w:rsidRPr="008955D5" w:rsidRDefault="008955D5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(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дка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955D5" w:rsidRPr="008955D5" w:rsidRDefault="008955D5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Допълнително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полагащи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се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ПМЛ, 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приравнени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към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категория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1-7 </w:t>
            </w:r>
          </w:p>
          <w:p w:rsidR="008955D5" w:rsidRPr="008955D5" w:rsidRDefault="008955D5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(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дка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A5A5A5"/>
          </w:tcPr>
          <w:p w:rsidR="008955D5" w:rsidRPr="008955D5" w:rsidRDefault="008955D5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Полагат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се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след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редукция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– 0,</w:t>
            </w:r>
            <w:r w:rsidR="00247F0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0</w:t>
            </w:r>
            <w:bookmarkStart w:id="0" w:name="_GoBack"/>
            <w:bookmarkEnd w:id="0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283</w:t>
            </w:r>
          </w:p>
        </w:tc>
      </w:tr>
      <w:tr w:rsidR="008955D5" w:rsidRPr="008955D5" w:rsidTr="00026B25">
        <w:trPr>
          <w:trHeight w:val="504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D5" w:rsidRPr="008955D5" w:rsidRDefault="008955D5" w:rsidP="00A13E79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D5" w:rsidRPr="008955D5" w:rsidRDefault="008955D5" w:rsidP="00A13E79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955D5" w:rsidRPr="008955D5" w:rsidRDefault="008955D5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при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норма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15/30 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дка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/ЖЕ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955D5" w:rsidRPr="008955D5" w:rsidRDefault="008955D5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при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норма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 20/40 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дка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/ЖЕ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955D5" w:rsidRPr="008955D5" w:rsidRDefault="008955D5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1-7 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кат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955D5" w:rsidRPr="008955D5" w:rsidRDefault="008955D5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8-10 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кат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955D5" w:rsidRPr="008955D5" w:rsidRDefault="008955D5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1-7 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кат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955D5" w:rsidRPr="008955D5" w:rsidRDefault="008955D5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 xml:space="preserve">8-10 </w:t>
            </w:r>
            <w:proofErr w:type="spellStart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кат</w:t>
            </w:r>
            <w:proofErr w:type="spellEnd"/>
            <w:r w:rsidRPr="008955D5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D5" w:rsidRPr="008955D5" w:rsidRDefault="008955D5" w:rsidP="00A13E79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D5" w:rsidRPr="008955D5" w:rsidRDefault="008955D5" w:rsidP="00A13E79">
            <w:pPr>
              <w:rPr>
                <w:rFonts w:ascii="Calibri" w:hAnsi="Calibri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8955D5" w:rsidRPr="008955D5" w:rsidTr="00026B25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D5" w:rsidRPr="008955D5" w:rsidRDefault="00026B25" w:rsidP="00026B2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Т.</w:t>
            </w:r>
            <w:r w:rsidR="008955D5" w:rsidRPr="008955D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Н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.</w:t>
            </w:r>
            <w:r w:rsidR="008955D5" w:rsidRPr="008955D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Д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.</w:t>
            </w:r>
            <w:r w:rsidR="008955D5" w:rsidRPr="008955D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="008955D5"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собственик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5D5" w:rsidRPr="00026B25" w:rsidRDefault="00026B25" w:rsidP="00A13E79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**********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D5" w:rsidRPr="008955D5" w:rsidRDefault="008955D5" w:rsidP="00A13E7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 0/0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D5" w:rsidRPr="008955D5" w:rsidRDefault="008955D5" w:rsidP="00A13E7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20/28,350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D5" w:rsidRPr="008955D5" w:rsidRDefault="008955D5" w:rsidP="00A13E79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="007374AF">
              <w:rPr>
                <w:rFonts w:ascii="Calibri" w:hAnsi="Calibri" w:cs="Calibri"/>
                <w:color w:val="000000"/>
                <w:sz w:val="18"/>
                <w:szCs w:val="18"/>
              </w:rPr>
              <w:t>764</w:t>
            </w: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D5" w:rsidRPr="008955D5" w:rsidRDefault="007374AF" w:rsidP="00A13E79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1528</w:t>
            </w:r>
            <w:r w:rsidR="008955D5"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,000 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D5" w:rsidRPr="008955D5" w:rsidRDefault="008955D5" w:rsidP="00A13E79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="007374AF">
              <w:rPr>
                <w:rFonts w:ascii="Calibri" w:hAnsi="Calibri" w:cs="Calibri"/>
                <w:color w:val="000000"/>
                <w:sz w:val="18"/>
                <w:szCs w:val="18"/>
              </w:rPr>
              <w:t>23,689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D5" w:rsidRPr="008955D5" w:rsidRDefault="008955D5" w:rsidP="00A13E79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 0,000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D5" w:rsidRPr="008955D5" w:rsidRDefault="008955D5" w:rsidP="00A13E79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 740,311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5D5" w:rsidRPr="008955D5" w:rsidRDefault="008955D5" w:rsidP="00A13E79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20,950</w:t>
            </w:r>
          </w:p>
        </w:tc>
      </w:tr>
      <w:tr w:rsidR="00026B25" w:rsidRPr="008955D5" w:rsidTr="00026B25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Г.</w:t>
            </w: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Ив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.</w:t>
            </w: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Р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.</w:t>
            </w: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собственик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026B25" w:rsidRDefault="00026B25" w:rsidP="00026B25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**********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0/0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20/399,800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7996,000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15992,000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262,000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7734,000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218,661</w:t>
            </w:r>
          </w:p>
        </w:tc>
      </w:tr>
      <w:tr w:rsidR="00026B25" w:rsidRPr="008955D5" w:rsidTr="00026B25">
        <w:trPr>
          <w:trHeight w:val="28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Ж. Н. Н.</w:t>
            </w: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собственик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026B25" w:rsidRDefault="00026B25" w:rsidP="00026B25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**********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0/0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20/29,600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592,000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1184,000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42,209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549,791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15,550</w:t>
            </w:r>
          </w:p>
        </w:tc>
      </w:tr>
      <w:tr w:rsidR="00026B25" w:rsidRPr="008955D5" w:rsidTr="00026B25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Е.</w:t>
            </w: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Е.</w:t>
            </w: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К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.</w:t>
            </w: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– </w:t>
            </w:r>
            <w:proofErr w:type="spellStart"/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собственик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026B25" w:rsidRDefault="00026B25" w:rsidP="00026B25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**********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0/0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20/4,950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99,000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198,000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99,000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2,800</w:t>
            </w:r>
          </w:p>
        </w:tc>
      </w:tr>
      <w:tr w:rsidR="00026B25" w:rsidRPr="008955D5" w:rsidTr="00026B25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Ат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Т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.</w:t>
            </w: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А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.</w:t>
            </w: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собственик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026B25" w:rsidRDefault="00026B25" w:rsidP="00026B25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**********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0/0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20/26,600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532,000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1064,000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292,837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color w:val="000000"/>
                <w:sz w:val="18"/>
                <w:szCs w:val="18"/>
              </w:rPr>
              <w:t>239,163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6,760</w:t>
            </w:r>
          </w:p>
        </w:tc>
      </w:tr>
      <w:tr w:rsidR="00026B25" w:rsidRPr="008955D5" w:rsidTr="00026B25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026B25" w:rsidRDefault="00026B25" w:rsidP="00026B25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ОБЩО: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8955D5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9362,265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6B25" w:rsidRPr="008955D5" w:rsidRDefault="00026B25" w:rsidP="00026B25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264,721</w:t>
            </w:r>
          </w:p>
        </w:tc>
      </w:tr>
    </w:tbl>
    <w:p w:rsidR="008955D5" w:rsidRPr="008955D5" w:rsidRDefault="008955D5" w:rsidP="008955D5">
      <w:pPr>
        <w:tabs>
          <w:tab w:val="left" w:pos="360"/>
        </w:tabs>
        <w:spacing w:line="360" w:lineRule="auto"/>
        <w:jc w:val="both"/>
        <w:rPr>
          <w:rFonts w:ascii="Verdana" w:hAnsi="Verdana"/>
          <w:lang w:val="bg-BG"/>
        </w:rPr>
      </w:pPr>
    </w:p>
    <w:p w:rsidR="00C04D9C" w:rsidRDefault="007A1273" w:rsidP="00C04D9C">
      <w:pPr>
        <w:pStyle w:val="ab"/>
        <w:numPr>
          <w:ilvl w:val="0"/>
          <w:numId w:val="5"/>
        </w:numPr>
        <w:tabs>
          <w:tab w:val="left" w:pos="360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FE5114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FE5114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FE5114">
        <w:rPr>
          <w:rFonts w:ascii="Verdana" w:hAnsi="Verdana"/>
          <w:lang w:val="bg-BG"/>
        </w:rPr>
        <w:t>,</w:t>
      </w:r>
      <w:r w:rsidRPr="00FE5114">
        <w:rPr>
          <w:rFonts w:ascii="Verdana" w:hAnsi="Verdana"/>
          <w:lang w:val="bg-BG"/>
        </w:rPr>
        <w:t xml:space="preserve"> разпределя:</w:t>
      </w:r>
      <w:r w:rsidR="00FE5114">
        <w:rPr>
          <w:rFonts w:ascii="Verdana" w:hAnsi="Verdana"/>
          <w:lang w:val="bg-BG"/>
        </w:rPr>
        <w:t xml:space="preserve"> </w:t>
      </w:r>
    </w:p>
    <w:p w:rsidR="007A1273" w:rsidRPr="00C04D9C" w:rsidRDefault="00FE5114" w:rsidP="00C04D9C">
      <w:pPr>
        <w:tabs>
          <w:tab w:val="left" w:pos="360"/>
        </w:tabs>
        <w:spacing w:line="360" w:lineRule="auto"/>
        <w:jc w:val="both"/>
        <w:rPr>
          <w:rFonts w:ascii="Verdana" w:hAnsi="Verdana"/>
          <w:u w:val="single"/>
          <w:lang w:val="bg-BG"/>
        </w:rPr>
      </w:pPr>
      <w:r w:rsidRPr="00C04D9C">
        <w:rPr>
          <w:rFonts w:ascii="Verdana" w:hAnsi="Verdana"/>
          <w:u w:val="single"/>
          <w:lang w:val="bg-BG"/>
        </w:rPr>
        <w:t xml:space="preserve">В землището на с. Борец няма регистрирани животновъдни обекти, </w:t>
      </w:r>
      <w:r w:rsidRPr="00C04D9C">
        <w:rPr>
          <w:rFonts w:ascii="Verdana" w:hAnsi="Verdana"/>
          <w:b/>
          <w:u w:val="single"/>
          <w:lang w:val="bg-BG"/>
        </w:rPr>
        <w:t>отглеждащи биологично сертифицирани животни и имащи биологично сертифицирани площи.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FE5114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8414C3">
        <w:rPr>
          <w:rFonts w:ascii="Verdana" w:hAnsi="Verdana"/>
          <w:b/>
          <w:lang w:val="bg-BG"/>
        </w:rPr>
        <w:t>Т.</w:t>
      </w:r>
      <w:r w:rsidRPr="008C70E9">
        <w:rPr>
          <w:rFonts w:ascii="Verdana" w:hAnsi="Verdana"/>
          <w:b/>
          <w:lang w:val="bg-BG"/>
        </w:rPr>
        <w:t xml:space="preserve"> Н</w:t>
      </w:r>
      <w:r w:rsidR="008414C3">
        <w:rPr>
          <w:rFonts w:ascii="Verdana" w:hAnsi="Verdana"/>
          <w:b/>
          <w:lang w:val="bg-BG"/>
        </w:rPr>
        <w:t>.</w:t>
      </w:r>
      <w:r w:rsidRPr="008C70E9">
        <w:rPr>
          <w:rFonts w:ascii="Verdana" w:hAnsi="Verdana"/>
          <w:b/>
          <w:lang w:val="bg-BG"/>
        </w:rPr>
        <w:t xml:space="preserve"> Д</w:t>
      </w:r>
      <w:r w:rsidR="008414C3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- собственик</w:t>
      </w:r>
      <w:r w:rsidR="00932642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932642">
        <w:rPr>
          <w:rFonts w:ascii="Verdana" w:hAnsi="Verdana"/>
          <w:lang w:val="bg-BG"/>
        </w:rPr>
        <w:t xml:space="preserve"> </w:t>
      </w:r>
      <w:r w:rsidR="008414C3">
        <w:rPr>
          <w:rFonts w:ascii="Verdana" w:hAnsi="Verdana"/>
          <w:lang w:val="bg-BG"/>
        </w:rPr>
        <w:t>**********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18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977"/>
        <w:gridCol w:w="972"/>
        <w:gridCol w:w="1438"/>
        <w:gridCol w:w="1134"/>
        <w:gridCol w:w="953"/>
        <w:gridCol w:w="1027"/>
        <w:gridCol w:w="1200"/>
        <w:gridCol w:w="1479"/>
      </w:tblGrid>
      <w:tr w:rsidR="00810587" w:rsidRPr="00810587" w:rsidTr="00810587">
        <w:trPr>
          <w:trHeight w:val="12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81058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81058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81058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81058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81058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81058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810587" w:rsidRDefault="00932642" w:rsidP="00810587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81058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810587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932642" w:rsidRPr="00810587" w:rsidTr="0081058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C04D9C" w:rsidRPr="00810587">
              <w:rPr>
                <w:rFonts w:ascii="Calibri" w:hAnsi="Calibri" w:cs="Calibri"/>
                <w:color w:val="000000"/>
                <w:lang w:val="bg-BG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C04D9C" w:rsidRPr="00810587">
              <w:rPr>
                <w:rFonts w:ascii="Calibri" w:hAnsi="Calibri" w:cs="Calibri"/>
                <w:color w:val="000000"/>
                <w:lang w:val="bg-BG"/>
              </w:rPr>
              <w:t>Брезово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C04D9C" w:rsidRPr="00810587">
              <w:rPr>
                <w:rFonts w:ascii="Calibri" w:hAnsi="Calibri" w:cs="Calibri"/>
                <w:color w:val="000000"/>
                <w:lang w:val="bg-BG"/>
              </w:rPr>
              <w:t>Борец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81353B" w:rsidRPr="00810587">
              <w:rPr>
                <w:rFonts w:ascii="Calibri" w:hAnsi="Calibri" w:cs="Calibri"/>
                <w:color w:val="000000"/>
                <w:lang w:val="bg-BG"/>
              </w:rPr>
              <w:t>05356.90.265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81353B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81353B" w:rsidRPr="00810587">
              <w:rPr>
                <w:rFonts w:ascii="Calibri" w:hAnsi="Calibri" w:cs="Calibri"/>
                <w:color w:val="000000"/>
                <w:lang w:val="bg-BG"/>
              </w:rPr>
              <w:t>4,675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81353B" w:rsidRPr="00810587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81353B" w:rsidRPr="00810587"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81353B" w:rsidRPr="00810587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81353B" w:rsidRPr="00810587">
              <w:rPr>
                <w:rFonts w:ascii="Calibri" w:hAnsi="Calibri" w:cs="Calibri"/>
                <w:color w:val="000000"/>
                <w:lang w:val="bg-BG"/>
              </w:rPr>
              <w:t>127/14.09.2020</w:t>
            </w:r>
          </w:p>
        </w:tc>
      </w:tr>
      <w:tr w:rsidR="00932642" w:rsidRPr="00810587" w:rsidTr="0081058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81353B" w:rsidRPr="00810587">
              <w:rPr>
                <w:rFonts w:ascii="Calibri" w:hAnsi="Calibri" w:cs="Calibri"/>
                <w:color w:val="000000"/>
                <w:lang w:val="bg-BG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81353B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Брезово</w:t>
            </w:r>
            <w:r w:rsidR="00932642"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81353B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Борец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81353B" w:rsidRPr="00810587">
              <w:rPr>
                <w:rFonts w:ascii="Calibri" w:hAnsi="Calibri" w:cs="Calibri"/>
                <w:color w:val="000000"/>
                <w:lang w:val="bg-BG"/>
              </w:rPr>
              <w:t>05356.125.371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81353B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81353B" w:rsidRPr="00810587">
              <w:rPr>
                <w:rFonts w:ascii="Calibri" w:hAnsi="Calibri" w:cs="Calibri"/>
                <w:color w:val="000000"/>
                <w:lang w:val="bg-BG"/>
              </w:rPr>
              <w:t>7,231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81353B" w:rsidRPr="00810587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81353B" w:rsidRPr="00810587">
              <w:rPr>
                <w:rFonts w:ascii="Calibri" w:hAnsi="Calibri" w:cs="Calibri"/>
                <w:color w:val="000000"/>
                <w:lang w:val="bg-BG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81353B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ОПФ</w:t>
            </w:r>
            <w:r w:rsidR="00932642"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81353B" w:rsidRPr="00810587">
              <w:rPr>
                <w:rFonts w:ascii="Calibri" w:hAnsi="Calibri" w:cs="Calibri"/>
                <w:color w:val="000000"/>
                <w:lang w:val="bg-BG"/>
              </w:rPr>
              <w:t>127/14.09.2020</w:t>
            </w:r>
          </w:p>
        </w:tc>
      </w:tr>
      <w:tr w:rsidR="00932642" w:rsidRPr="00810587" w:rsidTr="0081058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81353B" w:rsidP="00932642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11,906</w:t>
            </w:r>
            <w:r w:rsidR="00932642" w:rsidRPr="00810587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10587" w:rsidRDefault="00932642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1240F5" w:rsidRPr="001240F5" w:rsidRDefault="00C31ED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</w:t>
      </w:r>
      <w:r w:rsidR="008414C3">
        <w:rPr>
          <w:rFonts w:ascii="Verdana" w:hAnsi="Verdana"/>
          <w:b/>
          <w:lang w:val="bg-BG"/>
        </w:rPr>
        <w:t>Г.</w:t>
      </w:r>
      <w:r w:rsidRPr="00C31ED1">
        <w:rPr>
          <w:rFonts w:ascii="Verdana" w:hAnsi="Verdana"/>
          <w:b/>
          <w:lang w:val="bg-BG"/>
        </w:rPr>
        <w:t xml:space="preserve"> И</w:t>
      </w:r>
      <w:r w:rsidR="008414C3">
        <w:rPr>
          <w:rFonts w:ascii="Verdana" w:hAnsi="Verdana"/>
          <w:b/>
          <w:lang w:val="bg-BG"/>
        </w:rPr>
        <w:t>.</w:t>
      </w:r>
      <w:r w:rsidRPr="00C31ED1">
        <w:rPr>
          <w:rFonts w:ascii="Verdana" w:hAnsi="Verdana"/>
          <w:b/>
          <w:lang w:val="bg-BG"/>
        </w:rPr>
        <w:t xml:space="preserve"> Р</w:t>
      </w:r>
      <w:r w:rsidR="008414C3">
        <w:rPr>
          <w:rFonts w:ascii="Verdana" w:hAnsi="Verdana"/>
          <w:b/>
          <w:lang w:val="bg-BG"/>
        </w:rPr>
        <w:t>.</w:t>
      </w:r>
      <w:r w:rsidR="008414C3">
        <w:rPr>
          <w:rFonts w:ascii="Verdana" w:hAnsi="Verdana"/>
          <w:lang w:val="bg-BG"/>
        </w:rPr>
        <w:t xml:space="preserve"> - собственик, с ЕГН *************</w:t>
      </w:r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1022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977"/>
        <w:gridCol w:w="972"/>
        <w:gridCol w:w="1438"/>
        <w:gridCol w:w="1024"/>
        <w:gridCol w:w="1102"/>
        <w:gridCol w:w="1027"/>
        <w:gridCol w:w="1200"/>
        <w:gridCol w:w="1479"/>
      </w:tblGrid>
      <w:tr w:rsidR="001240F5" w:rsidRPr="00810587" w:rsidTr="00810587">
        <w:trPr>
          <w:trHeight w:val="12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810587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810587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810587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810587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810587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810587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810587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810587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810587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1240F5" w:rsidRPr="00810587" w:rsidTr="0081058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810587">
              <w:rPr>
                <w:rFonts w:ascii="Calibri" w:hAnsi="Calibri" w:cs="Calibri"/>
                <w:color w:val="000000"/>
                <w:lang w:val="bg-BG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810587">
              <w:rPr>
                <w:rFonts w:ascii="Calibri" w:hAnsi="Calibri" w:cs="Calibri"/>
                <w:color w:val="000000"/>
                <w:lang w:val="bg-BG"/>
              </w:rPr>
              <w:t>Брезово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810587">
              <w:rPr>
                <w:rFonts w:ascii="Calibri" w:hAnsi="Calibri" w:cs="Calibri"/>
                <w:color w:val="000000"/>
                <w:lang w:val="bg-BG"/>
              </w:rPr>
              <w:t>Борец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810587">
              <w:rPr>
                <w:rFonts w:ascii="Calibri" w:hAnsi="Calibri" w:cs="Calibri"/>
                <w:color w:val="000000"/>
                <w:lang w:val="bg-BG"/>
              </w:rPr>
              <w:t>05356.128.382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095CDE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810587">
              <w:rPr>
                <w:rFonts w:ascii="Calibri" w:hAnsi="Calibri" w:cs="Calibri"/>
                <w:color w:val="000000"/>
                <w:lang w:val="bg-BG"/>
              </w:rPr>
              <w:t>44,329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810587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810587"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810587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810587">
              <w:rPr>
                <w:rFonts w:ascii="Calibri" w:hAnsi="Calibri" w:cs="Calibri"/>
                <w:color w:val="000000"/>
                <w:lang w:val="bg-BG"/>
              </w:rPr>
              <w:t>105/19.08.2020</w:t>
            </w:r>
          </w:p>
        </w:tc>
      </w:tr>
      <w:tr w:rsidR="001240F5" w:rsidRPr="00810587" w:rsidTr="0081058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810587">
              <w:rPr>
                <w:rFonts w:ascii="Calibri" w:hAnsi="Calibri" w:cs="Calibri"/>
                <w:color w:val="000000"/>
                <w:lang w:val="bg-BG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810587">
              <w:rPr>
                <w:rFonts w:ascii="Calibri" w:hAnsi="Calibri" w:cs="Calibri"/>
                <w:color w:val="000000"/>
                <w:lang w:val="bg-BG"/>
              </w:rPr>
              <w:t>Брезово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810587">
              <w:rPr>
                <w:rFonts w:ascii="Calibri" w:hAnsi="Calibri" w:cs="Calibri"/>
                <w:color w:val="000000"/>
                <w:lang w:val="bg-BG"/>
              </w:rPr>
              <w:t>Борец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810587">
              <w:rPr>
                <w:rFonts w:ascii="Calibri" w:hAnsi="Calibri" w:cs="Calibri"/>
                <w:color w:val="000000"/>
                <w:lang w:val="bg-BG"/>
              </w:rPr>
              <w:t>05356.77.477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095CDE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810587">
              <w:rPr>
                <w:rFonts w:ascii="Calibri" w:hAnsi="Calibri" w:cs="Calibri"/>
                <w:color w:val="000000"/>
                <w:lang w:val="bg-BG"/>
              </w:rPr>
              <w:t>3,903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810587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810587"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810587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810587">
              <w:rPr>
                <w:rFonts w:ascii="Calibri" w:hAnsi="Calibri" w:cs="Calibri"/>
                <w:color w:val="000000"/>
                <w:lang w:val="bg-BG"/>
              </w:rPr>
              <w:t>105/19.08.2020</w:t>
            </w:r>
          </w:p>
        </w:tc>
      </w:tr>
      <w:tr w:rsidR="001240F5" w:rsidRPr="00810587" w:rsidTr="0081058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095CDE">
            <w:pPr>
              <w:jc w:val="right"/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Общо: </w:t>
            </w:r>
            <w:r w:rsidR="00095CDE" w:rsidRPr="00810587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48,232 </w:t>
            </w:r>
            <w:r w:rsidRPr="00810587">
              <w:rPr>
                <w:rFonts w:ascii="Calibri" w:hAnsi="Calibri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0587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810587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AE72A2" w:rsidRPr="005D2B6C" w:rsidRDefault="00AE72A2" w:rsidP="005D2B6C">
      <w:pPr>
        <w:pStyle w:val="ab"/>
        <w:numPr>
          <w:ilvl w:val="1"/>
          <w:numId w:val="16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5D2B6C">
        <w:rPr>
          <w:rFonts w:ascii="Verdana" w:hAnsi="Verdana"/>
          <w:lang w:val="bg-BG"/>
        </w:rPr>
        <w:t xml:space="preserve">На </w:t>
      </w:r>
      <w:r w:rsidR="008414C3">
        <w:rPr>
          <w:rFonts w:ascii="Verdana" w:hAnsi="Verdana"/>
          <w:b/>
          <w:lang w:val="bg-BG"/>
        </w:rPr>
        <w:t>Ж. Н.</w:t>
      </w:r>
      <w:r w:rsidRPr="005D2B6C">
        <w:rPr>
          <w:rFonts w:ascii="Verdana" w:hAnsi="Verdana"/>
          <w:b/>
          <w:lang w:val="bg-BG"/>
        </w:rPr>
        <w:t xml:space="preserve"> Н</w:t>
      </w:r>
      <w:r w:rsidR="008414C3">
        <w:rPr>
          <w:rFonts w:ascii="Verdana" w:hAnsi="Verdana"/>
          <w:b/>
          <w:lang w:val="bg-BG"/>
        </w:rPr>
        <w:t>.</w:t>
      </w:r>
      <w:r w:rsidRPr="005D2B6C">
        <w:rPr>
          <w:rFonts w:ascii="Verdana" w:hAnsi="Verdana"/>
          <w:lang w:val="bg-BG"/>
        </w:rPr>
        <w:t xml:space="preserve"> - собственик, с ЕГН </w:t>
      </w:r>
      <w:r w:rsidR="008414C3">
        <w:rPr>
          <w:rFonts w:ascii="Verdana" w:hAnsi="Verdana"/>
        </w:rPr>
        <w:t>***************</w:t>
      </w:r>
      <w:r w:rsidRPr="005D2B6C">
        <w:rPr>
          <w:rFonts w:ascii="Verdana" w:hAnsi="Verdana"/>
          <w:lang w:val="bg-BG"/>
        </w:rPr>
        <w:t>, разпределя:</w:t>
      </w:r>
    </w:p>
    <w:tbl>
      <w:tblPr>
        <w:tblW w:w="1013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1167"/>
        <w:gridCol w:w="972"/>
        <w:gridCol w:w="1300"/>
        <w:gridCol w:w="1024"/>
        <w:gridCol w:w="953"/>
        <w:gridCol w:w="1027"/>
        <w:gridCol w:w="1200"/>
        <w:gridCol w:w="1479"/>
      </w:tblGrid>
      <w:tr w:rsidR="00AE72A2" w:rsidRPr="00B22A08" w:rsidTr="00B22A08">
        <w:trPr>
          <w:trHeight w:val="12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E72A2" w:rsidRPr="00B22A08" w:rsidRDefault="00AE72A2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B22A08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E72A2" w:rsidRPr="00B22A08" w:rsidRDefault="00AE72A2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B22A08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E72A2" w:rsidRPr="00B22A08" w:rsidRDefault="00AE72A2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B22A08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E72A2" w:rsidRPr="00B22A08" w:rsidRDefault="00AE72A2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B22A08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E72A2" w:rsidRPr="00B22A08" w:rsidRDefault="00AE72A2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B22A08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E72A2" w:rsidRPr="00B22A08" w:rsidRDefault="00AE72A2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B22A08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E72A2" w:rsidRPr="00B22A08" w:rsidRDefault="00AE72A2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B22A08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E72A2" w:rsidRPr="00B22A08" w:rsidRDefault="00AE72A2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B22A08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E72A2" w:rsidRPr="00B22A08" w:rsidRDefault="00AE72A2" w:rsidP="00A13E79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B22A08">
              <w:rPr>
                <w:rFonts w:ascii="Calibri" w:hAnsi="Calibri" w:cs="Calibri"/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AE72A2" w:rsidRPr="00B22A08" w:rsidTr="00B22A08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A13E79" w:rsidRDefault="00AE72A2" w:rsidP="00A13E7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B22A08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Pr="00A13E79">
              <w:rPr>
                <w:rFonts w:ascii="Calibri" w:hAnsi="Calibri" w:cs="Calibri"/>
                <w:color w:val="000000"/>
                <w:lang w:val="bg-BG"/>
              </w:rPr>
              <w:t>Пловдив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A13E79" w:rsidRDefault="00AE72A2" w:rsidP="00A13E7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13E79">
              <w:rPr>
                <w:rFonts w:ascii="Calibri" w:hAnsi="Calibri" w:cs="Calibri"/>
                <w:color w:val="000000"/>
                <w:lang w:val="bg-BG"/>
              </w:rPr>
              <w:t> Брезово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A13E79" w:rsidRDefault="00AE72A2" w:rsidP="00A13E7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13E79">
              <w:rPr>
                <w:rFonts w:ascii="Calibri" w:hAnsi="Calibri" w:cs="Calibri"/>
                <w:color w:val="000000"/>
                <w:lang w:val="bg-BG"/>
              </w:rPr>
              <w:t> Борец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A13E79" w:rsidRDefault="00AE72A2" w:rsidP="00A13E7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13E79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C630A8" w:rsidRPr="00A13E79">
              <w:rPr>
                <w:rFonts w:ascii="Calibri" w:hAnsi="Calibri" w:cs="Calibri"/>
                <w:color w:val="000000"/>
                <w:lang w:val="bg-BG"/>
              </w:rPr>
              <w:t>05356.76,493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2A2" w:rsidRPr="00A13E79" w:rsidRDefault="00B22A08" w:rsidP="00B22A08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A13E79">
              <w:rPr>
                <w:rFonts w:ascii="Calibri" w:hAnsi="Calibri" w:cs="Calibri"/>
                <w:color w:val="000000"/>
                <w:lang w:val="bg-BG"/>
              </w:rPr>
              <w:t>Част от 15,550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A13E79" w:rsidRDefault="00AE72A2" w:rsidP="00A13E7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13E79">
              <w:rPr>
                <w:rFonts w:ascii="Calibri" w:hAnsi="Calibri" w:cs="Calibri"/>
                <w:color w:val="000000"/>
                <w:lang w:val="bg-BG"/>
              </w:rPr>
              <w:t> Пасище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2A2" w:rsidRPr="00A13E79" w:rsidRDefault="00C630A8" w:rsidP="00A13E7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13E79"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A13E79" w:rsidRDefault="00AE72A2" w:rsidP="00A13E7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13E79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B22A08" w:rsidRDefault="00AE72A2" w:rsidP="00A13E7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A13E79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C630A8" w:rsidRPr="00A13E79">
              <w:rPr>
                <w:rFonts w:ascii="Calibri" w:hAnsi="Calibri" w:cs="Calibri"/>
                <w:color w:val="000000"/>
                <w:lang w:val="bg-BG"/>
              </w:rPr>
              <w:t>124/19.09</w:t>
            </w:r>
            <w:r w:rsidRPr="00A13E79">
              <w:rPr>
                <w:rFonts w:ascii="Calibri" w:hAnsi="Calibri" w:cs="Calibri"/>
                <w:color w:val="000000"/>
                <w:lang w:val="bg-BG"/>
              </w:rPr>
              <w:t>.2020</w:t>
            </w:r>
          </w:p>
        </w:tc>
      </w:tr>
      <w:tr w:rsidR="00AE72A2" w:rsidRPr="00B22A08" w:rsidTr="00B22A08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B22A08" w:rsidRDefault="00AE72A2" w:rsidP="00A13E7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B22A0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B22A08" w:rsidRDefault="00AE72A2" w:rsidP="00A13E7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B22A0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B22A08" w:rsidRDefault="00AE72A2" w:rsidP="00A13E7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B22A0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B22A08" w:rsidRDefault="00AE72A2" w:rsidP="00A13E7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B22A0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B22A08" w:rsidRDefault="00AE72A2" w:rsidP="00A13E79">
            <w:pPr>
              <w:jc w:val="right"/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B22A08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 w:rsidR="00B22A08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15,550</w:t>
            </w:r>
            <w:r w:rsidRPr="00B22A08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 дка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B22A08" w:rsidRDefault="00AE72A2" w:rsidP="00A13E7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B22A0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B22A08" w:rsidRDefault="00AE72A2" w:rsidP="00A13E7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B22A0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B22A08" w:rsidRDefault="00AE72A2" w:rsidP="00A13E7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B22A0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B22A08" w:rsidRDefault="00AE72A2" w:rsidP="00A13E7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B22A0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C630A8" w:rsidRDefault="00C630A8" w:rsidP="001240F5">
      <w:pPr>
        <w:tabs>
          <w:tab w:val="left" w:pos="360"/>
        </w:tabs>
        <w:spacing w:after="160" w:line="259" w:lineRule="auto"/>
      </w:pPr>
    </w:p>
    <w:p w:rsidR="007D33C1" w:rsidRPr="005D2B6C" w:rsidRDefault="007D33C1" w:rsidP="005D2B6C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D2B6C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D2B6C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5D2B6C">
        <w:rPr>
          <w:rFonts w:ascii="Verdana" w:hAnsi="Verdana"/>
          <w:lang w:val="bg-BG"/>
        </w:rPr>
        <w:t>,</w:t>
      </w:r>
      <w:r w:rsidRPr="005D2B6C">
        <w:rPr>
          <w:rFonts w:ascii="Verdana" w:hAnsi="Verdana"/>
          <w:lang w:val="bg-BG"/>
        </w:rPr>
        <w:t xml:space="preserve"> разпределя:</w:t>
      </w:r>
    </w:p>
    <w:p w:rsidR="007D33C1" w:rsidRDefault="00E572A4" w:rsidP="005D2B6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8414C3">
        <w:rPr>
          <w:rFonts w:ascii="Verdana" w:hAnsi="Verdana"/>
          <w:b/>
          <w:lang w:val="bg-BG"/>
        </w:rPr>
        <w:t>Е.</w:t>
      </w:r>
      <w:r w:rsidRPr="00F06BDA">
        <w:rPr>
          <w:rFonts w:ascii="Verdana" w:hAnsi="Verdana"/>
          <w:b/>
          <w:lang w:val="bg-BG"/>
        </w:rPr>
        <w:t xml:space="preserve"> Е</w:t>
      </w:r>
      <w:r w:rsidR="008414C3">
        <w:rPr>
          <w:rFonts w:ascii="Verdana" w:hAnsi="Verdana"/>
          <w:b/>
          <w:lang w:val="bg-BG"/>
        </w:rPr>
        <w:t>.</w:t>
      </w:r>
      <w:r w:rsidRPr="00F06BDA">
        <w:rPr>
          <w:rFonts w:ascii="Verdana" w:hAnsi="Verdana"/>
          <w:b/>
          <w:lang w:val="bg-BG"/>
        </w:rPr>
        <w:t xml:space="preserve"> К</w:t>
      </w:r>
      <w:r w:rsidR="008414C3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- собственик</w:t>
      </w:r>
      <w:r w:rsidR="007D33C1">
        <w:rPr>
          <w:rFonts w:ascii="Verdana" w:hAnsi="Verdana"/>
          <w:lang w:val="bg-BG"/>
        </w:rPr>
        <w:t xml:space="preserve"> </w:t>
      </w:r>
      <w:r w:rsidR="007D33C1" w:rsidRPr="00932642">
        <w:rPr>
          <w:rFonts w:ascii="Verdana" w:hAnsi="Verdana"/>
          <w:lang w:val="bg-BG"/>
        </w:rPr>
        <w:t xml:space="preserve">, </w:t>
      </w:r>
      <w:r w:rsidR="008414C3">
        <w:rPr>
          <w:rFonts w:ascii="Verdana" w:hAnsi="Verdana"/>
          <w:lang w:val="bg-BG"/>
        </w:rPr>
        <w:t>с ЕГН *************</w:t>
      </w:r>
      <w:r w:rsidR="007D33C1">
        <w:rPr>
          <w:rFonts w:ascii="Verdana" w:hAnsi="Verdana"/>
          <w:lang w:val="bg-BG"/>
        </w:rPr>
        <w:t>,</w:t>
      </w:r>
      <w:r w:rsidR="007D33C1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27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172"/>
        <w:gridCol w:w="1200"/>
      </w:tblGrid>
      <w:tr w:rsidR="007D33C1" w:rsidRPr="002F4382" w:rsidTr="002F438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F438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F438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F438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F438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F438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F438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F438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2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F438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7D33C1" w:rsidRPr="002F4382" w:rsidTr="002F438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F4382" w:rsidRDefault="007D33C1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2F4382" w:rsidRPr="002F4382">
              <w:rPr>
                <w:rFonts w:ascii="Calibri" w:hAnsi="Calibri" w:cs="Calibri"/>
                <w:color w:val="000000"/>
                <w:lang w:val="bg-BG"/>
              </w:rPr>
              <w:t>Пловдив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F4382" w:rsidRDefault="007D33C1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2F4382" w:rsidRPr="002F4382">
              <w:rPr>
                <w:rFonts w:ascii="Calibri" w:hAnsi="Calibri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F4382" w:rsidRDefault="002F4382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С. Борец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F4382" w:rsidRDefault="007D33C1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2F4382">
              <w:rPr>
                <w:rFonts w:ascii="Calibri" w:hAnsi="Calibri" w:cs="Calibri"/>
                <w:color w:val="000000"/>
                <w:lang w:val="bg-BG"/>
              </w:rPr>
              <w:t>Част от 05356.90.26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F4382" w:rsidRDefault="007D33C1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2F4382">
              <w:rPr>
                <w:rFonts w:ascii="Calibri" w:hAnsi="Calibri" w:cs="Calibri"/>
                <w:color w:val="000000"/>
                <w:lang w:val="bg-BG"/>
              </w:rPr>
              <w:t>2,800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F4382" w:rsidRDefault="007D33C1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2F4382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F4382" w:rsidRDefault="007D33C1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2F4382"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F4382" w:rsidRDefault="002F4382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  <w:r w:rsidR="007D33C1"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  <w:tr w:rsidR="007D33C1" w:rsidRPr="002F4382" w:rsidTr="002F438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F4382" w:rsidRDefault="007D33C1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F4382" w:rsidRDefault="007D33C1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F4382" w:rsidRDefault="007D33C1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F4382" w:rsidRDefault="007D33C1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F4382" w:rsidRDefault="002F4382" w:rsidP="001240F5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2,800</w:t>
            </w:r>
            <w:r w:rsidR="007D33C1" w:rsidRPr="002F4382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F4382" w:rsidRDefault="007D33C1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F4382" w:rsidRDefault="007D33C1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F4382" w:rsidRDefault="007D33C1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1240F5" w:rsidRPr="001240F5" w:rsidRDefault="00E572A4" w:rsidP="005D2B6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8414C3">
        <w:rPr>
          <w:rFonts w:ascii="Verdana" w:hAnsi="Verdana"/>
          <w:b/>
          <w:lang w:val="bg-BG"/>
        </w:rPr>
        <w:t>А.</w:t>
      </w:r>
      <w:r w:rsidRPr="00F06BDA">
        <w:rPr>
          <w:rFonts w:ascii="Verdana" w:hAnsi="Verdana"/>
          <w:b/>
          <w:lang w:val="bg-BG"/>
        </w:rPr>
        <w:t xml:space="preserve"> Т</w:t>
      </w:r>
      <w:r w:rsidR="008414C3">
        <w:rPr>
          <w:rFonts w:ascii="Verdana" w:hAnsi="Verdana"/>
          <w:b/>
          <w:lang w:val="bg-BG"/>
        </w:rPr>
        <w:t>.</w:t>
      </w:r>
      <w:r w:rsidRPr="00F06BDA">
        <w:rPr>
          <w:rFonts w:ascii="Verdana" w:hAnsi="Verdana"/>
          <w:b/>
          <w:lang w:val="bg-BG"/>
        </w:rPr>
        <w:t xml:space="preserve"> А</w:t>
      </w:r>
      <w:r w:rsidR="008414C3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- собственик</w:t>
      </w:r>
      <w:r w:rsidR="008414C3">
        <w:rPr>
          <w:rFonts w:ascii="Verdana" w:hAnsi="Verdana"/>
          <w:lang w:val="bg-BG"/>
        </w:rPr>
        <w:t>, с ЕГН **************</w:t>
      </w:r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1037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172"/>
        <w:gridCol w:w="1306"/>
      </w:tblGrid>
      <w:tr w:rsidR="001240F5" w:rsidRPr="002F4382" w:rsidTr="005D2B6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F438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F438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F438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F438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F438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F438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F438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F438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2F4382" w:rsidRPr="002F4382" w:rsidTr="005D2B6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82" w:rsidRPr="002F4382" w:rsidRDefault="002F4382" w:rsidP="002F43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Пловдив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82" w:rsidRPr="002F4382" w:rsidRDefault="002F4382" w:rsidP="002F43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82" w:rsidRPr="002F4382" w:rsidRDefault="002F4382" w:rsidP="002F4382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С. Борец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82" w:rsidRPr="002F4382" w:rsidRDefault="002F4382" w:rsidP="002F43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05356.19.1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82" w:rsidRPr="002F4382" w:rsidRDefault="002F4382" w:rsidP="00E02BFD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7,378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82" w:rsidRPr="002F4382" w:rsidRDefault="002F4382" w:rsidP="002F4382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82" w:rsidRPr="002F4382" w:rsidRDefault="002F4382" w:rsidP="002F43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82" w:rsidRPr="002F4382" w:rsidRDefault="002F4382" w:rsidP="002F43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ДПФ</w:t>
            </w:r>
          </w:p>
        </w:tc>
      </w:tr>
      <w:tr w:rsidR="002F4382" w:rsidRPr="002F4382" w:rsidTr="005D2B6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82" w:rsidRPr="002F4382" w:rsidRDefault="002F4382" w:rsidP="002F43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82" w:rsidRPr="002F4382" w:rsidRDefault="002F4382" w:rsidP="002F43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82" w:rsidRPr="002F4382" w:rsidRDefault="002F4382" w:rsidP="002F43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82" w:rsidRPr="002F4382" w:rsidRDefault="002F4382" w:rsidP="002F43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05356.19.2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82" w:rsidRPr="002F4382" w:rsidRDefault="002F4382" w:rsidP="00E02BFD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0,225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4382" w:rsidRPr="002F4382" w:rsidRDefault="002F4382" w:rsidP="002F4382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82" w:rsidRPr="002F4382" w:rsidRDefault="002F4382" w:rsidP="002F43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382" w:rsidRPr="002F4382" w:rsidRDefault="002F4382" w:rsidP="002F438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ДПФ</w:t>
            </w:r>
          </w:p>
        </w:tc>
      </w:tr>
      <w:tr w:rsidR="001240F5" w:rsidRPr="002F4382" w:rsidTr="005D2B6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F4382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F4382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F4382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F4382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F4382" w:rsidRDefault="002F4382" w:rsidP="001240F5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7,603</w:t>
            </w:r>
            <w:r w:rsidR="001240F5" w:rsidRPr="002F4382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F4382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F4382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F4382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D2B6C" w:rsidRPr="005D2B6C" w:rsidRDefault="005D2B6C" w:rsidP="005D2B6C">
      <w:pPr>
        <w:pStyle w:val="ab"/>
        <w:numPr>
          <w:ilvl w:val="1"/>
          <w:numId w:val="17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5D2B6C">
        <w:rPr>
          <w:rFonts w:ascii="Verdana" w:hAnsi="Verdana"/>
          <w:lang w:val="bg-BG"/>
        </w:rPr>
        <w:lastRenderedPageBreak/>
        <w:t xml:space="preserve">На </w:t>
      </w:r>
      <w:r w:rsidR="008414C3">
        <w:rPr>
          <w:rFonts w:ascii="Verdana" w:hAnsi="Verdana"/>
          <w:b/>
          <w:lang w:val="bg-BG"/>
        </w:rPr>
        <w:t>Г.</w:t>
      </w:r>
      <w:r>
        <w:rPr>
          <w:rFonts w:ascii="Verdana" w:hAnsi="Verdana"/>
          <w:b/>
          <w:lang w:val="bg-BG"/>
        </w:rPr>
        <w:t xml:space="preserve"> И</w:t>
      </w:r>
      <w:r w:rsidR="008414C3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Р</w:t>
      </w:r>
      <w:r w:rsidR="008414C3">
        <w:rPr>
          <w:rFonts w:ascii="Verdana" w:hAnsi="Verdana"/>
          <w:b/>
          <w:lang w:val="bg-BG"/>
        </w:rPr>
        <w:t>.</w:t>
      </w:r>
      <w:r w:rsidRPr="005D2B6C">
        <w:rPr>
          <w:rFonts w:ascii="Verdana" w:hAnsi="Verdana"/>
          <w:lang w:val="bg-BG"/>
        </w:rPr>
        <w:t xml:space="preserve"> - собственик</w:t>
      </w:r>
      <w:r w:rsidR="008414C3">
        <w:rPr>
          <w:rFonts w:ascii="Verdana" w:hAnsi="Verdana"/>
          <w:lang w:val="bg-BG"/>
        </w:rPr>
        <w:t>, с ЕГН **************</w:t>
      </w:r>
      <w:r w:rsidRPr="005D2B6C">
        <w:rPr>
          <w:rFonts w:ascii="Verdana" w:hAnsi="Verdana"/>
          <w:lang w:val="bg-BG"/>
        </w:rPr>
        <w:t>, разпределя:</w:t>
      </w:r>
    </w:p>
    <w:tbl>
      <w:tblPr>
        <w:tblW w:w="1037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172"/>
        <w:gridCol w:w="1306"/>
      </w:tblGrid>
      <w:tr w:rsidR="005D2B6C" w:rsidRPr="002F4382" w:rsidTr="00EE640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D2B6C" w:rsidRPr="002F4382" w:rsidRDefault="005D2B6C" w:rsidP="00EE640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D2B6C" w:rsidRPr="002F4382" w:rsidRDefault="005D2B6C" w:rsidP="00EE640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D2B6C" w:rsidRPr="002F4382" w:rsidRDefault="005D2B6C" w:rsidP="00EE640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D2B6C" w:rsidRPr="002F4382" w:rsidRDefault="005D2B6C" w:rsidP="00EE640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D2B6C" w:rsidRPr="002F4382" w:rsidRDefault="005D2B6C" w:rsidP="00EE640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D2B6C" w:rsidRPr="002F4382" w:rsidRDefault="005D2B6C" w:rsidP="00EE640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D2B6C" w:rsidRPr="002F4382" w:rsidRDefault="005D2B6C" w:rsidP="00EE640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D2B6C" w:rsidRPr="002F4382" w:rsidRDefault="005D2B6C" w:rsidP="00EE640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5D2B6C" w:rsidRPr="002F4382" w:rsidTr="00EE64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B6C" w:rsidRPr="002F4382" w:rsidRDefault="005D2B6C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Пловдив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B6C" w:rsidRPr="002F4382" w:rsidRDefault="005D2B6C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B6C" w:rsidRPr="002F4382" w:rsidRDefault="005D2B6C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С. Борец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B6C" w:rsidRPr="002F4382" w:rsidRDefault="005D2B6C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05356.122.178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B6C" w:rsidRPr="002F4382" w:rsidRDefault="005D2B6C" w:rsidP="00E02BFD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2A6E06">
              <w:rPr>
                <w:rFonts w:ascii="Calibri" w:hAnsi="Calibri" w:cs="Calibri"/>
                <w:color w:val="000000"/>
                <w:lang w:val="bg-BG"/>
              </w:rPr>
              <w:t>27,</w:t>
            </w:r>
            <w:r>
              <w:rPr>
                <w:rFonts w:ascii="Calibri" w:hAnsi="Calibri" w:cs="Calibri"/>
                <w:color w:val="000000"/>
                <w:lang w:val="bg-BG"/>
              </w:rPr>
              <w:t>218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B6C" w:rsidRPr="002F4382" w:rsidRDefault="002A6E06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</w:t>
            </w:r>
            <w:r w:rsidR="005D2B6C">
              <w:rPr>
                <w:rFonts w:ascii="Calibri" w:hAnsi="Calibri" w:cs="Calibri"/>
                <w:color w:val="000000"/>
                <w:lang w:val="bg-BG"/>
              </w:rPr>
              <w:t>асище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B6C" w:rsidRPr="002F4382" w:rsidRDefault="005D2B6C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B6C" w:rsidRPr="002F4382" w:rsidRDefault="005D2B6C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5D2B6C" w:rsidRPr="002F4382" w:rsidTr="00EE6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B6C" w:rsidRPr="002F4382" w:rsidRDefault="005D2B6C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B6C" w:rsidRPr="002F4382" w:rsidRDefault="005D2B6C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B6C" w:rsidRPr="002F4382" w:rsidRDefault="005D2B6C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B6C" w:rsidRPr="002F4382" w:rsidRDefault="005D2B6C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05356.</w:t>
            </w:r>
            <w:r w:rsidR="002A6E06">
              <w:rPr>
                <w:rFonts w:ascii="Calibri" w:hAnsi="Calibri" w:cs="Calibri"/>
                <w:color w:val="000000"/>
                <w:lang w:val="bg-BG"/>
              </w:rPr>
              <w:t>57.199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B6C" w:rsidRPr="002F4382" w:rsidRDefault="005D2B6C" w:rsidP="00E02BFD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2A6E06">
              <w:rPr>
                <w:rFonts w:ascii="Calibri" w:hAnsi="Calibri" w:cs="Calibri"/>
                <w:color w:val="000000"/>
                <w:lang w:val="bg-BG"/>
              </w:rPr>
              <w:t>12,652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B6C" w:rsidRPr="002F4382" w:rsidRDefault="005D2B6C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B6C" w:rsidRPr="002F4382" w:rsidRDefault="005D2B6C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B6C" w:rsidRPr="002F4382" w:rsidRDefault="005D2B6C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2A6E06" w:rsidRPr="002F4382" w:rsidTr="00EE6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05356.94.257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E02BFD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56,645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2A6E06" w:rsidRPr="002F4382" w:rsidTr="00EE6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05356.90.479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E02BFD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0,980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2A6E06" w:rsidRPr="002F4382" w:rsidTr="00EE6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Част от имот 05356.76.493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E02BFD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26,659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2A6E06" w:rsidRPr="002F4382" w:rsidTr="00EE6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05356.90.24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E02BFD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21,313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2A6E06" w:rsidRPr="002F4382" w:rsidTr="00EE6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Част от имот 05356.90.26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9D6016" w:rsidP="00E02BFD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20,406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2A6E06" w:rsidRPr="002F4382" w:rsidTr="00EE6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E06" w:rsidRPr="002F4382" w:rsidRDefault="002A6E06" w:rsidP="002A6E06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Общо: </w:t>
            </w:r>
            <w:r w:rsidR="009D6016">
              <w:rPr>
                <w:rFonts w:ascii="Calibri" w:hAnsi="Calibri" w:cs="Calibri"/>
                <w:b/>
                <w:bCs/>
                <w:color w:val="000000"/>
                <w:lang w:val="bg-BG"/>
              </w:rPr>
              <w:t>165,873</w:t>
            </w:r>
            <w:r w:rsidRPr="002F4382">
              <w:rPr>
                <w:rFonts w:ascii="Calibri" w:hAnsi="Calibri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E06" w:rsidRPr="002F4382" w:rsidRDefault="002A6E06" w:rsidP="002A6E0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5D2B6C" w:rsidRDefault="005D2B6C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02BFD" w:rsidRPr="00E02BFD" w:rsidRDefault="00E02BFD" w:rsidP="00E02BFD">
      <w:pPr>
        <w:pStyle w:val="ab"/>
        <w:numPr>
          <w:ilvl w:val="1"/>
          <w:numId w:val="17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E02BFD">
        <w:rPr>
          <w:rFonts w:ascii="Verdana" w:hAnsi="Verdana"/>
          <w:lang w:val="bg-BG"/>
        </w:rPr>
        <w:t xml:space="preserve">На </w:t>
      </w:r>
      <w:r w:rsidR="008414C3">
        <w:rPr>
          <w:rFonts w:ascii="Verdana" w:hAnsi="Verdana"/>
          <w:b/>
          <w:lang w:val="bg-BG"/>
        </w:rPr>
        <w:t>Т.</w:t>
      </w:r>
      <w:r>
        <w:rPr>
          <w:rFonts w:ascii="Verdana" w:hAnsi="Verdana"/>
          <w:b/>
          <w:lang w:val="bg-BG"/>
        </w:rPr>
        <w:t xml:space="preserve"> Н</w:t>
      </w:r>
      <w:r w:rsidR="008414C3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Д</w:t>
      </w:r>
      <w:r w:rsidR="008414C3">
        <w:rPr>
          <w:rFonts w:ascii="Verdana" w:hAnsi="Verdana"/>
          <w:b/>
          <w:lang w:val="bg-BG"/>
        </w:rPr>
        <w:t>.</w:t>
      </w:r>
      <w:r w:rsidRPr="00E02BFD">
        <w:rPr>
          <w:rFonts w:ascii="Verdana" w:hAnsi="Verdana"/>
          <w:lang w:val="bg-BG"/>
        </w:rPr>
        <w:t xml:space="preserve"> - собственик</w:t>
      </w:r>
      <w:r w:rsidR="008414C3">
        <w:rPr>
          <w:rFonts w:ascii="Verdana" w:hAnsi="Verdana"/>
          <w:lang w:val="bg-BG"/>
        </w:rPr>
        <w:t>, с ЕГН **************</w:t>
      </w:r>
      <w:r w:rsidRPr="00E02BFD">
        <w:rPr>
          <w:rFonts w:ascii="Verdana" w:hAnsi="Verdana"/>
          <w:lang w:val="bg-BG"/>
        </w:rPr>
        <w:t>, разпределя:</w:t>
      </w:r>
    </w:p>
    <w:tbl>
      <w:tblPr>
        <w:tblW w:w="1037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172"/>
        <w:gridCol w:w="1306"/>
      </w:tblGrid>
      <w:tr w:rsidR="00E02BFD" w:rsidRPr="002F4382" w:rsidTr="00EE640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02BFD" w:rsidRPr="002F4382" w:rsidRDefault="00E02BFD" w:rsidP="00EE640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02BFD" w:rsidRPr="002F4382" w:rsidRDefault="00E02BFD" w:rsidP="00EE640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02BFD" w:rsidRPr="002F4382" w:rsidRDefault="00E02BFD" w:rsidP="00EE640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02BFD" w:rsidRPr="002F4382" w:rsidRDefault="00E02BFD" w:rsidP="00EE640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02BFD" w:rsidRPr="002F4382" w:rsidRDefault="00E02BFD" w:rsidP="00EE640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02BFD" w:rsidRPr="002F4382" w:rsidRDefault="00E02BFD" w:rsidP="00EE640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02BFD" w:rsidRPr="002F4382" w:rsidRDefault="00E02BFD" w:rsidP="00EE640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02BFD" w:rsidRPr="002F4382" w:rsidRDefault="00E02BFD" w:rsidP="00EE640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2F4382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E02BFD" w:rsidRPr="002F4382" w:rsidTr="00EE640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BFD" w:rsidRPr="002F4382" w:rsidRDefault="00E02BFD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Пловдив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BFD" w:rsidRPr="002F4382" w:rsidRDefault="00E02BFD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Брезово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BFD" w:rsidRPr="002F4382" w:rsidRDefault="00E02BFD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С. Борец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BFD" w:rsidRPr="002F4382" w:rsidRDefault="00E02BFD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05356.76.491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BFD" w:rsidRPr="002F4382" w:rsidRDefault="00E02BFD" w:rsidP="00E02BFD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12,757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2BFD" w:rsidRPr="002F4382" w:rsidRDefault="00E02BFD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BFD" w:rsidRPr="002F4382" w:rsidRDefault="00E02BFD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BFD" w:rsidRPr="002F4382" w:rsidRDefault="00E02BFD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E02BFD" w:rsidRPr="002F4382" w:rsidTr="00EE64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BFD" w:rsidRPr="002F4382" w:rsidRDefault="00E02BFD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BFD" w:rsidRPr="002F4382" w:rsidRDefault="00E02BFD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BFD" w:rsidRPr="002F4382" w:rsidRDefault="00E02BFD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BFD" w:rsidRPr="002F4382" w:rsidRDefault="00E02BFD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BFD" w:rsidRPr="002F4382" w:rsidRDefault="00E02BFD" w:rsidP="00EE640B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12,757</w:t>
            </w:r>
            <w:r w:rsidRPr="002F4382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BFD" w:rsidRPr="002F4382" w:rsidRDefault="00E02BFD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BFD" w:rsidRPr="002F4382" w:rsidRDefault="00E02BFD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BFD" w:rsidRPr="002F4382" w:rsidRDefault="00E02BFD" w:rsidP="00EE640B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2F4382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E02BFD" w:rsidRDefault="00E02BFD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14536E" w:rsidRDefault="007D33C1" w:rsidP="005D2B6C">
      <w:pPr>
        <w:pStyle w:val="ab"/>
        <w:numPr>
          <w:ilvl w:val="0"/>
          <w:numId w:val="1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  <w:r w:rsidR="0014536E">
        <w:rPr>
          <w:rFonts w:ascii="Verdana" w:hAnsi="Verdana"/>
          <w:lang w:val="bg-BG"/>
        </w:rPr>
        <w:t xml:space="preserve"> ……..</w:t>
      </w:r>
      <w:r w:rsidR="0014536E" w:rsidRPr="0014536E">
        <w:rPr>
          <w:rFonts w:ascii="Verdana" w:hAnsi="Verdana"/>
          <w:b/>
          <w:lang w:val="bg-BG"/>
        </w:rPr>
        <w:t>неприложимо.</w:t>
      </w:r>
    </w:p>
    <w:p w:rsidR="001240F5" w:rsidRPr="007E0B64" w:rsidRDefault="002B3D06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Животновъдите, подали заявления уведомиха комисията, че не желаят да ползват пасища в съседни землища.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B3D06">
        <w:rPr>
          <w:rFonts w:ascii="Verdana" w:hAnsi="Verdana"/>
          <w:lang w:val="bg-BG"/>
        </w:rPr>
        <w:t>с. Борец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B3D06">
        <w:rPr>
          <w:rFonts w:ascii="Verdana" w:hAnsi="Verdana"/>
          <w:lang w:val="bg-BG"/>
        </w:rPr>
        <w:t xml:space="preserve"> с. Борец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2B3D06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</w:t>
      </w:r>
      <w:r w:rsidR="002B3D06">
        <w:rPr>
          <w:rFonts w:ascii="Verdana" w:hAnsi="Verdana"/>
          <w:lang w:val="bg-BG"/>
        </w:rPr>
        <w:t xml:space="preserve"> за ПИИ 05356.76.493 и ПИИ 05356.90.26</w:t>
      </w:r>
      <w:r w:rsidRPr="00667B6E">
        <w:rPr>
          <w:rFonts w:ascii="Verdana" w:hAnsi="Verdana"/>
          <w:lang w:val="bg-BG"/>
        </w:rPr>
        <w:t>.</w:t>
      </w:r>
    </w:p>
    <w:p w:rsidR="00330110" w:rsidRDefault="00330110" w:rsidP="00330110">
      <w:pPr>
        <w:spacing w:line="360" w:lineRule="auto"/>
        <w:ind w:firstLine="720"/>
        <w:jc w:val="center"/>
        <w:rPr>
          <w:rFonts w:ascii="Verdana" w:hAnsi="Verdana"/>
          <w:b/>
          <w:i/>
          <w:sz w:val="24"/>
          <w:szCs w:val="24"/>
          <w:lang w:val="bg-BG"/>
        </w:rPr>
      </w:pPr>
      <w:r>
        <w:rPr>
          <w:rFonts w:ascii="Verdana" w:hAnsi="Verdana"/>
          <w:b/>
          <w:i/>
          <w:sz w:val="24"/>
          <w:szCs w:val="24"/>
          <w:lang w:val="bg-BG"/>
        </w:rPr>
        <w:lastRenderedPageBreak/>
        <w:t>К О М И С И Я:</w:t>
      </w:r>
    </w:p>
    <w:p w:rsidR="00330110" w:rsidRDefault="00330110" w:rsidP="00330110">
      <w:pPr>
        <w:spacing w:line="360" w:lineRule="auto"/>
        <w:ind w:firstLine="720"/>
        <w:jc w:val="center"/>
        <w:rPr>
          <w:rFonts w:ascii="Verdana" w:hAnsi="Verdana"/>
          <w:b/>
          <w:i/>
          <w:sz w:val="24"/>
          <w:szCs w:val="24"/>
          <w:lang w:val="bg-BG"/>
        </w:rPr>
      </w:pPr>
    </w:p>
    <w:p w:rsidR="00330110" w:rsidRDefault="00330110" w:rsidP="0033011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/п//инж. К. </w:t>
      </w:r>
      <w:proofErr w:type="spellStart"/>
      <w:r>
        <w:rPr>
          <w:rFonts w:ascii="Verdana" w:hAnsi="Verdana"/>
          <w:lang w:val="bg-BG"/>
        </w:rPr>
        <w:t>Калапанков</w:t>
      </w:r>
      <w:proofErr w:type="spellEnd"/>
      <w:r>
        <w:rPr>
          <w:rFonts w:ascii="Verdana" w:hAnsi="Verdana"/>
          <w:lang w:val="bg-BG"/>
        </w:rPr>
        <w:t>/</w:t>
      </w:r>
    </w:p>
    <w:p w:rsidR="00330110" w:rsidRDefault="00330110" w:rsidP="0033011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 :</w:t>
      </w:r>
    </w:p>
    <w:p w:rsidR="00330110" w:rsidRDefault="00330110" w:rsidP="00330110">
      <w:pPr>
        <w:pStyle w:val="ab"/>
        <w:numPr>
          <w:ilvl w:val="0"/>
          <w:numId w:val="1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/п//Д. Чучулигов/</w:t>
      </w:r>
    </w:p>
    <w:p w:rsidR="00330110" w:rsidRDefault="00330110" w:rsidP="00330110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330110" w:rsidRDefault="00330110" w:rsidP="00330110">
      <w:pPr>
        <w:pStyle w:val="ab"/>
        <w:numPr>
          <w:ilvl w:val="0"/>
          <w:numId w:val="1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/П. Иванова/</w:t>
      </w:r>
    </w:p>
    <w:p w:rsidR="00330110" w:rsidRDefault="00330110" w:rsidP="0033011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30110" w:rsidRDefault="00330110" w:rsidP="00330110">
      <w:pPr>
        <w:pStyle w:val="ab"/>
        <w:numPr>
          <w:ilvl w:val="0"/>
          <w:numId w:val="1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</w:t>
      </w:r>
      <w:proofErr w:type="spellStart"/>
      <w:r>
        <w:rPr>
          <w:rFonts w:ascii="Verdana" w:hAnsi="Verdana"/>
          <w:lang w:val="bg-BG"/>
        </w:rPr>
        <w:t>Цв</w:t>
      </w:r>
      <w:proofErr w:type="spellEnd"/>
      <w:r>
        <w:rPr>
          <w:rFonts w:ascii="Verdana" w:hAnsi="Verdana"/>
          <w:lang w:val="bg-BG"/>
        </w:rPr>
        <w:t>. Кацарска/</w:t>
      </w:r>
    </w:p>
    <w:p w:rsidR="00330110" w:rsidRDefault="00330110" w:rsidP="0033011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30110" w:rsidRDefault="00330110" w:rsidP="00330110">
      <w:pPr>
        <w:pStyle w:val="ab"/>
        <w:numPr>
          <w:ilvl w:val="0"/>
          <w:numId w:val="1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/п//Б. </w:t>
      </w:r>
      <w:proofErr w:type="spellStart"/>
      <w:r>
        <w:rPr>
          <w:rFonts w:ascii="Verdana" w:hAnsi="Verdana"/>
          <w:lang w:val="bg-BG"/>
        </w:rPr>
        <w:t>Скочева</w:t>
      </w:r>
      <w:proofErr w:type="spellEnd"/>
      <w:r>
        <w:rPr>
          <w:rFonts w:ascii="Verdana" w:hAnsi="Verdana"/>
          <w:lang w:val="bg-BG"/>
        </w:rPr>
        <w:t>/</w:t>
      </w:r>
    </w:p>
    <w:p w:rsidR="00330110" w:rsidRDefault="00330110" w:rsidP="00330110">
      <w:pPr>
        <w:spacing w:line="360" w:lineRule="auto"/>
        <w:rPr>
          <w:rFonts w:ascii="Verdana" w:hAnsi="Verdana"/>
          <w:lang w:val="bg-BG"/>
        </w:rPr>
      </w:pPr>
    </w:p>
    <w:p w:rsidR="00330110" w:rsidRDefault="00330110" w:rsidP="00330110">
      <w:pPr>
        <w:pStyle w:val="ab"/>
        <w:numPr>
          <w:ilvl w:val="0"/>
          <w:numId w:val="1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/д-р М. Кръстев/</w:t>
      </w:r>
    </w:p>
    <w:p w:rsidR="00330110" w:rsidRDefault="00330110" w:rsidP="00330110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330110" w:rsidRDefault="00330110" w:rsidP="0033011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Заличени данни на основание чл.5, §1 </w:t>
      </w:r>
    </w:p>
    <w:p w:rsidR="00330110" w:rsidRDefault="00330110" w:rsidP="0033011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от Регламент ЕО №679/ 2016 г.</w:t>
      </w:r>
    </w:p>
    <w:p w:rsidR="00CF3EF0" w:rsidRDefault="00CF3EF0" w:rsidP="0033011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Sect="00810587">
      <w:footerReference w:type="default" r:id="rId8"/>
      <w:headerReference w:type="first" r:id="rId9"/>
      <w:pgSz w:w="12240" w:h="15840"/>
      <w:pgMar w:top="1417" w:right="1417" w:bottom="1417" w:left="141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E79" w:rsidRDefault="00A13E79" w:rsidP="00227952">
      <w:r>
        <w:separator/>
      </w:r>
    </w:p>
  </w:endnote>
  <w:endnote w:type="continuationSeparator" w:id="0">
    <w:p w:rsidR="00A13E79" w:rsidRDefault="00A13E7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E79" w:rsidRDefault="00A13E7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7F0F">
      <w:rPr>
        <w:noProof/>
      </w:rPr>
      <w:t>4</w:t>
    </w:r>
    <w:r>
      <w:rPr>
        <w:noProof/>
      </w:rPr>
      <w:fldChar w:fldCharType="end"/>
    </w:r>
  </w:p>
  <w:p w:rsidR="00A13E79" w:rsidRDefault="00A13E7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E79" w:rsidRDefault="00A13E79" w:rsidP="00227952">
      <w:r>
        <w:separator/>
      </w:r>
    </w:p>
  </w:footnote>
  <w:footnote w:type="continuationSeparator" w:id="0">
    <w:p w:rsidR="00A13E79" w:rsidRDefault="00A13E7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4F81BD" w:themeColor="accent1"/>
      </w:rPr>
      <w:alias w:val="Subtitle"/>
      <w:id w:val="113321509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13E79" w:rsidRDefault="00A13E7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087072249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13E79" w:rsidRDefault="00A13E7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A13E79" w:rsidRDefault="00A13E7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A2BF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7A731F3"/>
    <w:multiLevelType w:val="multilevel"/>
    <w:tmpl w:val="83DC1D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3A3718"/>
    <w:multiLevelType w:val="multilevel"/>
    <w:tmpl w:val="BC9E9D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54242DA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5417240"/>
    <w:multiLevelType w:val="multilevel"/>
    <w:tmpl w:val="C18A3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0224F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9DB15A3"/>
    <w:multiLevelType w:val="multilevel"/>
    <w:tmpl w:val="C18A3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6"/>
  </w:num>
  <w:num w:numId="4">
    <w:abstractNumId w:val="5"/>
  </w:num>
  <w:num w:numId="5">
    <w:abstractNumId w:val="8"/>
  </w:num>
  <w:num w:numId="6">
    <w:abstractNumId w:val="6"/>
  </w:num>
  <w:num w:numId="7">
    <w:abstractNumId w:val="2"/>
  </w:num>
  <w:num w:numId="8">
    <w:abstractNumId w:val="0"/>
  </w:num>
  <w:num w:numId="9">
    <w:abstractNumId w:val="1"/>
  </w:num>
  <w:num w:numId="10">
    <w:abstractNumId w:val="13"/>
  </w:num>
  <w:num w:numId="11">
    <w:abstractNumId w:val="11"/>
  </w:num>
  <w:num w:numId="12">
    <w:abstractNumId w:val="12"/>
  </w:num>
  <w:num w:numId="13">
    <w:abstractNumId w:val="15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0"/>
  </w:num>
  <w:num w:numId="17">
    <w:abstractNumId w:val="4"/>
  </w:num>
  <w:num w:numId="18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6B25"/>
    <w:rsid w:val="00035DCA"/>
    <w:rsid w:val="00040ACA"/>
    <w:rsid w:val="00065C96"/>
    <w:rsid w:val="00076943"/>
    <w:rsid w:val="00076AE2"/>
    <w:rsid w:val="000837D0"/>
    <w:rsid w:val="0009087A"/>
    <w:rsid w:val="00091FAC"/>
    <w:rsid w:val="00095CDE"/>
    <w:rsid w:val="000A2FA0"/>
    <w:rsid w:val="000A6A4D"/>
    <w:rsid w:val="000C0A74"/>
    <w:rsid w:val="000D1D13"/>
    <w:rsid w:val="000D22C6"/>
    <w:rsid w:val="000E2434"/>
    <w:rsid w:val="0010563F"/>
    <w:rsid w:val="001240F5"/>
    <w:rsid w:val="00145332"/>
    <w:rsid w:val="0014536E"/>
    <w:rsid w:val="00150769"/>
    <w:rsid w:val="00150B69"/>
    <w:rsid w:val="00154707"/>
    <w:rsid w:val="001601E4"/>
    <w:rsid w:val="0016104D"/>
    <w:rsid w:val="0016471E"/>
    <w:rsid w:val="0017179F"/>
    <w:rsid w:val="001718AB"/>
    <w:rsid w:val="00180C74"/>
    <w:rsid w:val="00184983"/>
    <w:rsid w:val="001C1098"/>
    <w:rsid w:val="001C42C4"/>
    <w:rsid w:val="001D0C76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47F0F"/>
    <w:rsid w:val="002530C9"/>
    <w:rsid w:val="00256DB3"/>
    <w:rsid w:val="00283A39"/>
    <w:rsid w:val="00284EB2"/>
    <w:rsid w:val="00292686"/>
    <w:rsid w:val="002A16CA"/>
    <w:rsid w:val="002A1B95"/>
    <w:rsid w:val="002A2F71"/>
    <w:rsid w:val="002A6E06"/>
    <w:rsid w:val="002B14BB"/>
    <w:rsid w:val="002B3D06"/>
    <w:rsid w:val="002C189A"/>
    <w:rsid w:val="002C521E"/>
    <w:rsid w:val="002C7D38"/>
    <w:rsid w:val="002D0475"/>
    <w:rsid w:val="002E103C"/>
    <w:rsid w:val="002F4382"/>
    <w:rsid w:val="0031396E"/>
    <w:rsid w:val="003269DA"/>
    <w:rsid w:val="00330110"/>
    <w:rsid w:val="003345E2"/>
    <w:rsid w:val="00340EAE"/>
    <w:rsid w:val="0034476C"/>
    <w:rsid w:val="00356AAC"/>
    <w:rsid w:val="00364F51"/>
    <w:rsid w:val="0036513C"/>
    <w:rsid w:val="00373E0F"/>
    <w:rsid w:val="00374327"/>
    <w:rsid w:val="00374F24"/>
    <w:rsid w:val="003800D7"/>
    <w:rsid w:val="00383484"/>
    <w:rsid w:val="00391196"/>
    <w:rsid w:val="00396AD0"/>
    <w:rsid w:val="003B556F"/>
    <w:rsid w:val="003C0958"/>
    <w:rsid w:val="003C2831"/>
    <w:rsid w:val="003D4D89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040F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123E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2B6C"/>
    <w:rsid w:val="005E2B9F"/>
    <w:rsid w:val="005E4ABF"/>
    <w:rsid w:val="005E5308"/>
    <w:rsid w:val="006004F3"/>
    <w:rsid w:val="00600E89"/>
    <w:rsid w:val="006164F1"/>
    <w:rsid w:val="0062464D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374AF"/>
    <w:rsid w:val="00745B9E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32A6"/>
    <w:rsid w:val="00810587"/>
    <w:rsid w:val="0081353B"/>
    <w:rsid w:val="00823626"/>
    <w:rsid w:val="008252F6"/>
    <w:rsid w:val="00833C16"/>
    <w:rsid w:val="0083464B"/>
    <w:rsid w:val="008414C3"/>
    <w:rsid w:val="0085572E"/>
    <w:rsid w:val="008574AC"/>
    <w:rsid w:val="0086764E"/>
    <w:rsid w:val="008955D5"/>
    <w:rsid w:val="008A66B2"/>
    <w:rsid w:val="008C3104"/>
    <w:rsid w:val="008C63AC"/>
    <w:rsid w:val="008C70E9"/>
    <w:rsid w:val="008D03ED"/>
    <w:rsid w:val="008D222B"/>
    <w:rsid w:val="008D2661"/>
    <w:rsid w:val="008E2273"/>
    <w:rsid w:val="008F0712"/>
    <w:rsid w:val="009031D5"/>
    <w:rsid w:val="00903602"/>
    <w:rsid w:val="009121BB"/>
    <w:rsid w:val="0091226D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6016"/>
    <w:rsid w:val="009E696D"/>
    <w:rsid w:val="00A04CA2"/>
    <w:rsid w:val="00A12E6B"/>
    <w:rsid w:val="00A13E79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72A2"/>
    <w:rsid w:val="00AF0EFE"/>
    <w:rsid w:val="00B0394D"/>
    <w:rsid w:val="00B22A08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4D9C"/>
    <w:rsid w:val="00C054B6"/>
    <w:rsid w:val="00C11B1D"/>
    <w:rsid w:val="00C31ED1"/>
    <w:rsid w:val="00C344AB"/>
    <w:rsid w:val="00C37CF6"/>
    <w:rsid w:val="00C40CE7"/>
    <w:rsid w:val="00C428C4"/>
    <w:rsid w:val="00C42E26"/>
    <w:rsid w:val="00C55B7F"/>
    <w:rsid w:val="00C572A7"/>
    <w:rsid w:val="00C630A8"/>
    <w:rsid w:val="00C662FD"/>
    <w:rsid w:val="00C856D0"/>
    <w:rsid w:val="00C913F0"/>
    <w:rsid w:val="00CA3157"/>
    <w:rsid w:val="00CB473E"/>
    <w:rsid w:val="00CC7AE7"/>
    <w:rsid w:val="00CE287B"/>
    <w:rsid w:val="00CF3EF0"/>
    <w:rsid w:val="00D0514E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02BFD"/>
    <w:rsid w:val="00E36719"/>
    <w:rsid w:val="00E54174"/>
    <w:rsid w:val="00E572A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325D"/>
    <w:rsid w:val="00EF78A7"/>
    <w:rsid w:val="00F06BDA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A7A94"/>
    <w:rsid w:val="00FB28F0"/>
    <w:rsid w:val="00FB5527"/>
    <w:rsid w:val="00FB796C"/>
    <w:rsid w:val="00FD59F1"/>
    <w:rsid w:val="00FE511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49327F9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65DF3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473F4"/>
    <w:rsid w:val="00D827E0"/>
    <w:rsid w:val="00D965E7"/>
    <w:rsid w:val="00E340F0"/>
    <w:rsid w:val="00ED11B5"/>
    <w:rsid w:val="00FE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95BDB-CEC5-461A-B4DF-AFBA85CF6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B65E315F</Template>
  <TotalTime>268</TotalTime>
  <Pages>5</Pages>
  <Words>1125</Words>
  <Characters>6414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Петя Иванова</cp:lastModifiedBy>
  <cp:revision>46</cp:revision>
  <cp:lastPrinted>2025-05-13T10:19:00Z</cp:lastPrinted>
  <dcterms:created xsi:type="dcterms:W3CDTF">2025-01-31T19:41:00Z</dcterms:created>
  <dcterms:modified xsi:type="dcterms:W3CDTF">2025-05-21T06:12:00Z</dcterms:modified>
</cp:coreProperties>
</file>